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204" w:rsidRPr="00742C8C" w:rsidRDefault="006D5C08" w:rsidP="009E2204">
      <w:pPr>
        <w:pStyle w:val="Heading4"/>
        <w:rPr>
          <w:rFonts w:ascii="GHEA Grapalat" w:hAnsi="GHEA Grapalat"/>
        </w:rPr>
      </w:pPr>
      <w:r>
        <w:rPr>
          <w:rFonts w:ascii="GHEA Grapalat" w:hAnsi="GHEA Grapala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-16.75pt;margin-top:-18pt;width:531pt;height:171pt;z-index:25165772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isYgAIAABA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" stroked="f">
            <v:textbox style="mso-next-textbox:#Text Box 6">
              <w:txbxContent>
                <w:p w:rsidR="0069191F" w:rsidRPr="00181127" w:rsidRDefault="008973E5" w:rsidP="00445D2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noProof/>
                      <w:lang w:eastAsia="en-US"/>
                    </w:rPr>
                    <w:drawing>
                      <wp:inline distT="0" distB="0" distL="0" distR="0">
                        <wp:extent cx="962025" cy="933450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>
                                  <a:picLocks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191F" w:rsidRPr="00181127" w:rsidRDefault="0069191F" w:rsidP="00445D21">
                  <w:pPr>
                    <w:pStyle w:val="Heading4"/>
                    <w:rPr>
                      <w:rFonts w:ascii="GHEA Grapalat" w:hAnsi="GHEA Grapalat"/>
                      <w:b/>
                      <w:spacing w:val="60"/>
                      <w:sz w:val="26"/>
                    </w:rPr>
                  </w:pPr>
                </w:p>
                <w:p w:rsidR="0069191F" w:rsidRPr="00181127" w:rsidRDefault="0069191F" w:rsidP="00445D21">
                  <w:pPr>
                    <w:pStyle w:val="hh"/>
                    <w:spacing w:line="300" w:lineRule="exact"/>
                    <w:rPr>
                      <w:rFonts w:ascii="GHEA Grapalat" w:hAnsi="GHEA Grapalat"/>
                      <w:spacing w:val="10"/>
                      <w:sz w:val="26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ՀԱՅԱՍՏԱՆԻ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ՀԱՆՐԱՊԵՏՈՒԹՅԱՆ</w:t>
                  </w:r>
                  <w:r w:rsidRPr="00181127">
                    <w:rPr>
                      <w:rFonts w:ascii="GHEA Grapalat" w:hAnsi="GHEA Grapalat"/>
                      <w:spacing w:val="10"/>
                      <w:sz w:val="26"/>
                    </w:rPr>
                    <w:t xml:space="preserve"> </w:t>
                  </w:r>
                </w:p>
                <w:p w:rsidR="0069191F" w:rsidRPr="00181127" w:rsidRDefault="0069191F" w:rsidP="00445D21">
                  <w:pPr>
                    <w:pStyle w:val="hh"/>
                    <w:spacing w:line="300" w:lineRule="exact"/>
                    <w:rPr>
                      <w:rFonts w:ascii="GHEA Grapalat" w:hAnsi="GHEA Grapalat"/>
                      <w:spacing w:val="10"/>
                      <w:szCs w:val="28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ՀԱՆՐԱՅԻՆ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ԾԱՌԱՅՈՒԹՅՈՒՆՆԵՐԸ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ԿԱՐԳԱՎՈՐՈՂ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ՀԱՆՁՆԱԺՈՂՈՎ</w:t>
                  </w:r>
                </w:p>
                <w:p w:rsidR="0069191F" w:rsidRPr="00181127" w:rsidRDefault="0069191F" w:rsidP="00445D21">
                  <w:pPr>
                    <w:pStyle w:val="aa"/>
                    <w:pBdr>
                      <w:bottom w:val="none" w:sz="0" w:space="0" w:color="auto"/>
                    </w:pBdr>
                    <w:spacing w:before="120" w:line="300" w:lineRule="exact"/>
                    <w:rPr>
                      <w:rFonts w:ascii="GHEA Grapalat" w:hAnsi="GHEA Grapalat"/>
                      <w:spacing w:val="10"/>
                      <w:sz w:val="30"/>
                      <w:szCs w:val="30"/>
                      <w:lang w:val="en-US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30"/>
                      <w:szCs w:val="30"/>
                      <w:lang w:val="en-US"/>
                    </w:rPr>
                    <w:t>ՆԱԽԱԳԱՀ</w:t>
                  </w:r>
                </w:p>
                <w:p w:rsidR="0069191F" w:rsidRPr="00AF4502" w:rsidRDefault="0069191F" w:rsidP="00445D21">
                  <w:pPr>
                    <w:pStyle w:val="adres"/>
                    <w:pBdr>
                      <w:top w:val="thinThickMediumGap" w:sz="18" w:space="0" w:color="auto"/>
                    </w:pBdr>
                    <w:spacing w:before="120" w:line="240" w:lineRule="exact"/>
                    <w:rPr>
                      <w:rFonts w:ascii="GHEA Grapalat" w:hAnsi="GHEA Grapalat"/>
                    </w:rPr>
                  </w:pPr>
                  <w:r w:rsidRPr="00AF4502">
                    <w:rPr>
                      <w:rFonts w:ascii="GHEA Grapalat" w:hAnsi="GHEA Grapalat" w:cs="Sylfaen"/>
                    </w:rPr>
                    <w:t>ՀՀ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ԵՐԵՎԱՆ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ՍԱՐՅԱՆ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 22, </w:t>
                  </w:r>
                  <w:r w:rsidRPr="00AF4502">
                    <w:rPr>
                      <w:rFonts w:ascii="GHEA Grapalat" w:hAnsi="GHEA Grapalat" w:cs="Sylfaen"/>
                    </w:rPr>
                    <w:t>ՀԵՌ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.(374-10) </w:t>
                  </w:r>
                  <w:r w:rsidR="00403D7A">
                    <w:rPr>
                      <w:rFonts w:ascii="GHEA Grapalat" w:hAnsi="GHEA Grapalat" w:cs="Arial Armenian"/>
                    </w:rPr>
                    <w:t>522522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ՖԱՔՍ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 (374-10) 52556</w:t>
                  </w:r>
                  <w:r w:rsidRPr="00AF4502">
                    <w:rPr>
                      <w:rFonts w:ascii="GHEA Grapalat" w:hAnsi="GHEA Grapalat"/>
                    </w:rPr>
                    <w:t>3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9"/>
        <w:gridCol w:w="720"/>
        <w:gridCol w:w="351"/>
        <w:gridCol w:w="1809"/>
        <w:gridCol w:w="148"/>
        <w:gridCol w:w="918"/>
      </w:tblGrid>
      <w:tr w:rsidR="00445D21" w:rsidRPr="00742C8C">
        <w:trPr>
          <w:trHeight w:val="457"/>
        </w:trPr>
        <w:tc>
          <w:tcPr>
            <w:tcW w:w="369" w:type="dxa"/>
            <w:vAlign w:val="bottom"/>
          </w:tcPr>
          <w:p w:rsidR="00445D21" w:rsidRPr="00742C8C" w:rsidRDefault="00181127" w:rsidP="0069191F">
            <w:pPr>
              <w:jc w:val="right"/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b/>
                <w:noProof/>
              </w:rPr>
              <w:t>«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445D21" w:rsidRPr="005673EA" w:rsidRDefault="0015464A" w:rsidP="00E537F8">
            <w:pPr>
              <w:rPr>
                <w:rFonts w:ascii="GHEA Grapalat" w:hAnsi="GHEA Grapalat"/>
                <w:b/>
                <w:noProof/>
                <w:sz w:val="22"/>
                <w:szCs w:val="22"/>
              </w:rPr>
            </w:pPr>
            <w:r>
              <w:rPr>
                <w:rFonts w:ascii="GHEA Grapalat" w:hAnsi="GHEA Grapalat"/>
                <w:b/>
                <w:noProof/>
                <w:sz w:val="22"/>
                <w:szCs w:val="22"/>
              </w:rPr>
              <w:t xml:space="preserve">  </w:t>
            </w:r>
            <w:r w:rsidR="00E537F8">
              <w:rPr>
                <w:rFonts w:ascii="GHEA Grapalat" w:hAnsi="GHEA Grapalat"/>
                <w:b/>
                <w:noProof/>
                <w:sz w:val="22"/>
                <w:szCs w:val="22"/>
              </w:rPr>
              <w:t>11</w:t>
            </w:r>
          </w:p>
        </w:tc>
        <w:tc>
          <w:tcPr>
            <w:tcW w:w="351" w:type="dxa"/>
            <w:vAlign w:val="bottom"/>
          </w:tcPr>
          <w:p w:rsidR="00445D21" w:rsidRPr="00742C8C" w:rsidRDefault="00181127" w:rsidP="0069191F">
            <w:pPr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b/>
                <w:noProof/>
              </w:rPr>
              <w:t>»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:rsidR="00445D21" w:rsidRPr="005673EA" w:rsidRDefault="00E537F8" w:rsidP="009A4809">
            <w:pPr>
              <w:jc w:val="center"/>
              <w:rPr>
                <w:rFonts w:ascii="GHEA Grapalat" w:hAnsi="GHEA Grapalat"/>
                <w:b/>
                <w:noProof/>
                <w:sz w:val="22"/>
                <w:szCs w:val="22"/>
              </w:rPr>
            </w:pPr>
            <w:r>
              <w:rPr>
                <w:rFonts w:ascii="GHEA Grapalat" w:hAnsi="GHEA Grapalat"/>
                <w:b/>
                <w:noProof/>
                <w:sz w:val="22"/>
                <w:szCs w:val="22"/>
              </w:rPr>
              <w:t>օգոստոսի</w:t>
            </w:r>
          </w:p>
        </w:tc>
        <w:tc>
          <w:tcPr>
            <w:tcW w:w="1066" w:type="dxa"/>
            <w:gridSpan w:val="2"/>
            <w:tcMar>
              <w:left w:w="0" w:type="dxa"/>
              <w:right w:w="0" w:type="dxa"/>
            </w:tcMar>
            <w:vAlign w:val="bottom"/>
          </w:tcPr>
          <w:p w:rsidR="00445D21" w:rsidRPr="00742C8C" w:rsidRDefault="00445D21" w:rsidP="0015464A">
            <w:pPr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noProof/>
              </w:rPr>
              <w:t xml:space="preserve">  20</w:t>
            </w:r>
            <w:r w:rsidR="00712E6C">
              <w:rPr>
                <w:rFonts w:ascii="GHEA Grapalat" w:hAnsi="GHEA Grapalat"/>
                <w:noProof/>
              </w:rPr>
              <w:t>2</w:t>
            </w:r>
            <w:r w:rsidR="0015464A">
              <w:rPr>
                <w:rFonts w:ascii="GHEA Grapalat" w:hAnsi="GHEA Grapalat"/>
                <w:noProof/>
              </w:rPr>
              <w:t>2</w:t>
            </w:r>
            <w:r w:rsidRPr="00742C8C">
              <w:rPr>
                <w:rFonts w:ascii="GHEA Grapalat" w:hAnsi="GHEA Grapalat"/>
                <w:noProof/>
              </w:rPr>
              <w:t>թ.</w:t>
            </w:r>
          </w:p>
        </w:tc>
      </w:tr>
      <w:tr w:rsidR="00445D21" w:rsidRPr="00742C8C" w:rsidTr="00187E06">
        <w:trPr>
          <w:gridAfter w:val="1"/>
          <w:wAfter w:w="918" w:type="dxa"/>
          <w:trHeight w:hRule="exact" w:val="559"/>
        </w:trPr>
        <w:tc>
          <w:tcPr>
            <w:tcW w:w="369" w:type="dxa"/>
            <w:vAlign w:val="bottom"/>
          </w:tcPr>
          <w:p w:rsidR="00445D21" w:rsidRPr="00742C8C" w:rsidRDefault="00445D21" w:rsidP="0069191F">
            <w:pPr>
              <w:rPr>
                <w:rFonts w:ascii="GHEA Grapalat" w:hAnsi="GHEA Grapalat"/>
                <w:noProof/>
              </w:rPr>
            </w:pPr>
            <w:r w:rsidRPr="00742C8C">
              <w:rPr>
                <w:rFonts w:ascii="GHEA Grapalat" w:hAnsi="GHEA Grapalat"/>
                <w:noProof/>
              </w:rPr>
              <w:t>№</w:t>
            </w:r>
          </w:p>
        </w:tc>
        <w:tc>
          <w:tcPr>
            <w:tcW w:w="3028" w:type="dxa"/>
            <w:gridSpan w:val="4"/>
            <w:tcBorders>
              <w:bottom w:val="single" w:sz="4" w:space="0" w:color="auto"/>
            </w:tcBorders>
            <w:vAlign w:val="bottom"/>
          </w:tcPr>
          <w:p w:rsidR="00445D21" w:rsidRPr="00651B91" w:rsidRDefault="00445D21" w:rsidP="00A51135">
            <w:pPr>
              <w:rPr>
                <w:rFonts w:ascii="GHEA Grapalat" w:hAnsi="GHEA Grapalat"/>
                <w:b/>
                <w:noProof/>
                <w:sz w:val="20"/>
                <w:szCs w:val="20"/>
              </w:rPr>
            </w:pPr>
          </w:p>
        </w:tc>
      </w:tr>
    </w:tbl>
    <w:p w:rsidR="006F05F8" w:rsidRPr="00A51135" w:rsidRDefault="00EC25BB" w:rsidP="00957C97">
      <w:pPr>
        <w:pStyle w:val="namakihasceater"/>
      </w:pPr>
      <w:r w:rsidRPr="00097B91">
        <w:t>ՀՀ ֆինանսների նախարար</w:t>
      </w:r>
    </w:p>
    <w:p w:rsidR="00EC25BB" w:rsidRPr="00097B91" w:rsidRDefault="006F05F8" w:rsidP="00957C97">
      <w:pPr>
        <w:pStyle w:val="namakihasceater"/>
      </w:pPr>
      <w:r w:rsidRPr="00A51135">
        <w:t>Տ. Խաչատրյանին</w:t>
      </w:r>
      <w:r w:rsidR="00EC25BB" w:rsidRPr="00097B91">
        <w:t xml:space="preserve"> </w:t>
      </w:r>
    </w:p>
    <w:p w:rsidR="00A51135" w:rsidRPr="00031ABB" w:rsidRDefault="00A51135" w:rsidP="00E537F8">
      <w:pPr>
        <w:pStyle w:val="Heading3"/>
        <w:jc w:val="left"/>
        <w:rPr>
          <w:rFonts w:ascii="GHEA Grapalat" w:hAnsi="GHEA Grapalat" w:cs="Sylfaen"/>
          <w:sz w:val="20"/>
          <w:lang w:val="hy-AM"/>
        </w:rPr>
      </w:pPr>
      <w:r w:rsidRPr="00293602">
        <w:rPr>
          <w:rFonts w:ascii="GHEA Grapalat" w:hAnsi="GHEA Grapalat" w:cs="Sylfaen"/>
          <w:sz w:val="20"/>
          <w:lang w:val="hy-AM"/>
        </w:rPr>
        <w:t xml:space="preserve">       </w:t>
      </w:r>
    </w:p>
    <w:p w:rsidR="00A51135" w:rsidRPr="00AF24D0" w:rsidRDefault="00A51135" w:rsidP="00A51135">
      <w:pPr>
        <w:pStyle w:val="Heading3"/>
        <w:jc w:val="left"/>
        <w:rPr>
          <w:rFonts w:ascii="GHEA Grapalat" w:hAnsi="GHEA Grapalat" w:cs="Sylfaen"/>
          <w:sz w:val="20"/>
          <w:lang w:val="hy-AM"/>
        </w:rPr>
      </w:pPr>
    </w:p>
    <w:p w:rsidR="00A51135" w:rsidRPr="00AF24D0" w:rsidRDefault="00A51135" w:rsidP="00A51135">
      <w:pPr>
        <w:pStyle w:val="Heading3"/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AF24D0">
        <w:rPr>
          <w:rFonts w:ascii="GHEA Grapalat" w:hAnsi="GHEA Grapalat" w:cs="Sylfaen"/>
          <w:sz w:val="24"/>
          <w:szCs w:val="24"/>
          <w:lang w:val="hy-AM"/>
        </w:rPr>
        <w:t>Հարգելի</w:t>
      </w:r>
      <w:r w:rsidRPr="00AF24D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F24D0">
        <w:rPr>
          <w:rFonts w:ascii="GHEA Grapalat" w:hAnsi="GHEA Grapalat" w:cs="Sylfaen"/>
          <w:sz w:val="24"/>
          <w:szCs w:val="24"/>
          <w:lang w:val="hy-AM"/>
        </w:rPr>
        <w:t>պարոն</w:t>
      </w:r>
      <w:r w:rsidRPr="00AF24D0">
        <w:rPr>
          <w:rFonts w:ascii="GHEA Grapalat" w:hAnsi="GHEA Grapalat"/>
          <w:sz w:val="24"/>
          <w:szCs w:val="24"/>
          <w:lang w:val="hy-AM"/>
        </w:rPr>
        <w:t xml:space="preserve"> նախարար,</w:t>
      </w:r>
    </w:p>
    <w:p w:rsidR="00A51135" w:rsidRPr="004B036E" w:rsidRDefault="00E537F8" w:rsidP="00A51135">
      <w:pPr>
        <w:pStyle w:val="Heading3"/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E537F8">
        <w:rPr>
          <w:rFonts w:ascii="GHEA Grapalat" w:hAnsi="GHEA Grapalat" w:cs="Sylfaen"/>
          <w:sz w:val="24"/>
          <w:szCs w:val="24"/>
          <w:lang w:val="hy-AM"/>
        </w:rPr>
        <w:t>Հա</w:t>
      </w:r>
      <w:r w:rsidR="0041748B" w:rsidRPr="006D5C08">
        <w:rPr>
          <w:rFonts w:ascii="GHEA Grapalat" w:hAnsi="GHEA Grapalat" w:cs="Sylfaen"/>
          <w:sz w:val="24"/>
          <w:szCs w:val="24"/>
          <w:lang w:val="hy-AM"/>
        </w:rPr>
        <w:t>շ</w:t>
      </w:r>
      <w:r w:rsidRPr="00E537F8">
        <w:rPr>
          <w:rFonts w:ascii="GHEA Grapalat" w:hAnsi="GHEA Grapalat" w:cs="Sylfaen"/>
          <w:sz w:val="24"/>
          <w:szCs w:val="24"/>
          <w:lang w:val="hy-AM"/>
        </w:rPr>
        <w:t xml:space="preserve">վի առնելով </w:t>
      </w:r>
      <w:r w:rsidRPr="00E537F8">
        <w:rPr>
          <w:rFonts w:ascii="GHEA Grapalat" w:hAnsi="GHEA Grapalat"/>
          <w:sz w:val="24"/>
          <w:szCs w:val="24"/>
          <w:lang w:val="hy-AM"/>
        </w:rPr>
        <w:t xml:space="preserve">ՀՀ վարչապետի սույն թվականի հունվարի 20-ի «Հայաստանի Հանրապետության 2023 թվականի բյուջետային գործընթացը սկսելու մասին» №72-Ա որոշմամբ հաստատված ժամանակացույցի 32-րդ կետը՝ </w:t>
      </w:r>
      <w:r w:rsidR="00A51135" w:rsidRPr="00E537F8">
        <w:rPr>
          <w:rFonts w:ascii="GHEA Grapalat" w:hAnsi="GHEA Grapalat"/>
          <w:sz w:val="24"/>
          <w:szCs w:val="24"/>
          <w:lang w:val="hy-AM"/>
        </w:rPr>
        <w:t xml:space="preserve">Ձեզ </w:t>
      </w:r>
      <w:r w:rsidRPr="00E537F8">
        <w:rPr>
          <w:rFonts w:ascii="GHEA Grapalat" w:hAnsi="GHEA Grapalat"/>
          <w:sz w:val="24"/>
          <w:szCs w:val="24"/>
          <w:lang w:val="hy-AM"/>
        </w:rPr>
        <w:t>է</w:t>
      </w:r>
      <w:r w:rsidR="00A51135" w:rsidRPr="00031ABB">
        <w:rPr>
          <w:rFonts w:ascii="GHEA Grapalat" w:hAnsi="GHEA Grapalat" w:cs="Cambria"/>
          <w:sz w:val="24"/>
          <w:szCs w:val="24"/>
          <w:lang w:val="hy-AM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ուղարկվում</w:t>
      </w:r>
      <w:r w:rsidR="00A51135" w:rsidRPr="00031ABB">
        <w:rPr>
          <w:rFonts w:ascii="GHEA Grapalat" w:hAnsi="GHEA Grapalat"/>
          <w:sz w:val="24"/>
          <w:szCs w:val="24"/>
          <w:lang w:val="hy-AM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ՀՀ</w:t>
      </w:r>
      <w:r w:rsidR="00A51135" w:rsidRPr="00031ABB">
        <w:rPr>
          <w:rFonts w:ascii="GHEA Grapalat" w:hAnsi="GHEA Grapalat" w:cs="Cambria"/>
          <w:sz w:val="24"/>
          <w:szCs w:val="24"/>
          <w:lang w:val="hy-AM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հանրային</w:t>
      </w:r>
      <w:r w:rsidR="00A51135" w:rsidRPr="00031ABB">
        <w:rPr>
          <w:rFonts w:ascii="GHEA Grapalat" w:hAnsi="GHEA Grapalat" w:cs="Cambria"/>
          <w:sz w:val="24"/>
          <w:szCs w:val="24"/>
          <w:lang w:val="hy-AM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ծառայությունները</w:t>
      </w:r>
      <w:r w:rsidR="00A51135" w:rsidRPr="00031ABB">
        <w:rPr>
          <w:rFonts w:ascii="GHEA Grapalat" w:hAnsi="GHEA Grapalat" w:cs="Cambria"/>
          <w:sz w:val="24"/>
          <w:szCs w:val="24"/>
          <w:lang w:val="hy-AM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կարգավորող</w:t>
      </w:r>
      <w:r w:rsidR="00A51135" w:rsidRPr="00031ABB">
        <w:rPr>
          <w:rFonts w:ascii="GHEA Grapalat" w:hAnsi="GHEA Grapalat" w:cs="Cambria"/>
          <w:sz w:val="24"/>
          <w:szCs w:val="24"/>
          <w:lang w:val="hy-AM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հանձնաժողովի</w:t>
      </w:r>
      <w:r w:rsidR="00A51135" w:rsidRPr="00031ABB">
        <w:rPr>
          <w:rFonts w:ascii="GHEA Grapalat" w:hAnsi="GHEA Grapalat" w:cs="Cambria"/>
          <w:sz w:val="24"/>
          <w:szCs w:val="24"/>
          <w:lang w:val="hy-AM"/>
        </w:rPr>
        <w:t xml:space="preserve"> </w:t>
      </w:r>
      <w:r w:rsidR="00A51135" w:rsidRPr="00031ABB">
        <w:rPr>
          <w:rFonts w:ascii="GHEA Grapalat" w:hAnsi="GHEA Grapalat"/>
          <w:sz w:val="24"/>
          <w:szCs w:val="24"/>
          <w:lang w:val="hy-AM"/>
        </w:rPr>
        <w:t xml:space="preserve"> </w:t>
      </w:r>
      <w:r w:rsidR="00A51135" w:rsidRPr="000F0B5F">
        <w:rPr>
          <w:rFonts w:ascii="GHEA Grapalat" w:hAnsi="GHEA Grapalat"/>
          <w:sz w:val="24"/>
          <w:szCs w:val="24"/>
          <w:lang w:val="af-ZA"/>
        </w:rPr>
        <w:t>202</w:t>
      </w:r>
      <w:r w:rsidR="00A51135">
        <w:rPr>
          <w:rFonts w:ascii="GHEA Grapalat" w:hAnsi="GHEA Grapalat"/>
          <w:sz w:val="24"/>
          <w:szCs w:val="24"/>
          <w:lang w:val="af-ZA"/>
        </w:rPr>
        <w:t>3</w:t>
      </w:r>
      <w:r w:rsidR="00A51135" w:rsidRPr="000F0B5F">
        <w:rPr>
          <w:rFonts w:ascii="GHEA Grapalat" w:hAnsi="GHEA Grapalat"/>
          <w:sz w:val="24"/>
          <w:szCs w:val="24"/>
          <w:lang w:val="af-ZA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="00A51135" w:rsidRPr="000F0B5F">
        <w:rPr>
          <w:rFonts w:ascii="GHEA Grapalat" w:hAnsi="GHEA Grapalat"/>
          <w:sz w:val="24"/>
          <w:szCs w:val="24"/>
          <w:lang w:val="af-ZA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բյուջետային</w:t>
      </w:r>
      <w:r w:rsidR="00A51135" w:rsidRPr="000F0B5F">
        <w:rPr>
          <w:rFonts w:ascii="GHEA Grapalat" w:hAnsi="GHEA Grapalat"/>
          <w:sz w:val="24"/>
          <w:szCs w:val="24"/>
          <w:lang w:val="af-ZA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ֆինանսավորման</w:t>
      </w:r>
      <w:r w:rsidRPr="00E537F8">
        <w:rPr>
          <w:rFonts w:ascii="GHEA Grapalat" w:hAnsi="GHEA Grapalat" w:cs="Sylfaen"/>
          <w:sz w:val="24"/>
          <w:szCs w:val="24"/>
          <w:lang w:val="hy-AM"/>
        </w:rPr>
        <w:t xml:space="preserve"> լրամշակված</w:t>
      </w:r>
      <w:r w:rsidR="00A51135" w:rsidRPr="000F0B5F">
        <w:rPr>
          <w:rFonts w:ascii="GHEA Grapalat" w:hAnsi="GHEA Grapalat"/>
          <w:sz w:val="24"/>
          <w:szCs w:val="24"/>
          <w:lang w:val="af-ZA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հայտ</w:t>
      </w:r>
      <w:r w:rsidRPr="00E537F8">
        <w:rPr>
          <w:rFonts w:ascii="GHEA Grapalat" w:hAnsi="GHEA Grapalat" w:cs="Sylfaen"/>
          <w:sz w:val="24"/>
          <w:szCs w:val="24"/>
          <w:lang w:val="hy-AM"/>
        </w:rPr>
        <w:t>ը</w:t>
      </w:r>
      <w:r w:rsidR="00A51135">
        <w:rPr>
          <w:rFonts w:ascii="GHEA Grapalat" w:hAnsi="GHEA Grapalat" w:cs="Cambria"/>
          <w:sz w:val="24"/>
          <w:szCs w:val="24"/>
          <w:lang w:val="hy-AM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և</w:t>
      </w:r>
      <w:r w:rsidR="00A51135" w:rsidRPr="00031ABB">
        <w:rPr>
          <w:rFonts w:ascii="GHEA Grapalat" w:hAnsi="GHEA Grapalat" w:cs="Cambria"/>
          <w:sz w:val="24"/>
          <w:szCs w:val="24"/>
          <w:lang w:val="hy-AM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հանձնաժողովի</w:t>
      </w:r>
      <w:r w:rsidR="00A51135" w:rsidRPr="00031ABB">
        <w:rPr>
          <w:rFonts w:ascii="GHEA Grapalat" w:hAnsi="GHEA Grapalat"/>
          <w:sz w:val="24"/>
          <w:szCs w:val="24"/>
          <w:lang w:val="hy-AM"/>
        </w:rPr>
        <w:t xml:space="preserve"> 2022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="00A51135" w:rsidRPr="00031ABB">
        <w:rPr>
          <w:rFonts w:ascii="GHEA Grapalat" w:hAnsi="GHEA Grapalat" w:cs="Cambria"/>
          <w:sz w:val="24"/>
          <w:szCs w:val="24"/>
          <w:lang w:val="hy-AM"/>
        </w:rPr>
        <w:t xml:space="preserve"> 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փետրվարի</w:t>
      </w:r>
      <w:r w:rsidR="00A51135" w:rsidRPr="00031ABB">
        <w:rPr>
          <w:rFonts w:ascii="GHEA Grapalat" w:hAnsi="GHEA Grapalat" w:cs="Cambria"/>
          <w:sz w:val="24"/>
          <w:szCs w:val="24"/>
          <w:lang w:val="hy-AM"/>
        </w:rPr>
        <w:t xml:space="preserve"> 28-</w:t>
      </w:r>
      <w:r w:rsidR="00A51135" w:rsidRPr="00031ABB">
        <w:rPr>
          <w:rFonts w:ascii="GHEA Grapalat" w:hAnsi="GHEA Grapalat" w:cs="Sylfaen"/>
          <w:sz w:val="24"/>
          <w:szCs w:val="24"/>
          <w:lang w:val="hy-AM"/>
        </w:rPr>
        <w:t>ի</w:t>
      </w:r>
      <w:r w:rsidR="00A51135" w:rsidRPr="00031ABB">
        <w:rPr>
          <w:rFonts w:ascii="GHEA Grapalat" w:hAnsi="GHEA Grapalat" w:cs="Cambria"/>
          <w:sz w:val="24"/>
          <w:szCs w:val="24"/>
          <w:lang w:val="hy-AM"/>
        </w:rPr>
        <w:t xml:space="preserve"> «Հ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այաստանի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>
        <w:rPr>
          <w:rFonts w:ascii="GHEA Grapalat" w:hAnsi="GHEA Grapalat" w:cs="Cambria"/>
          <w:sz w:val="24"/>
          <w:szCs w:val="24"/>
          <w:lang w:val="af-ZA"/>
        </w:rPr>
        <w:t>Հ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անրապետության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հանրային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ծառայությունները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կարգավորող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հանձնաժողովի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202</w:t>
      </w:r>
      <w:r w:rsidR="00A51135">
        <w:rPr>
          <w:rFonts w:ascii="GHEA Grapalat" w:hAnsi="GHEA Grapalat" w:cs="Cambria"/>
          <w:sz w:val="24"/>
          <w:szCs w:val="24"/>
          <w:lang w:val="af-ZA"/>
        </w:rPr>
        <w:t>3</w:t>
      </w:r>
      <w:r w:rsidR="00A51135" w:rsidRPr="000F0B5F">
        <w:rPr>
          <w:rFonts w:ascii="GHEA Grapalat" w:hAnsi="GHEA Grapalat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թվականի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պահպանման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ծախսերի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մաս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կազմող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ֆոնդերի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չափերը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(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մեծությունը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) 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սահմանելու</w:t>
      </w:r>
      <w:r w:rsidR="00A51135" w:rsidRPr="000F0B5F">
        <w:rPr>
          <w:rFonts w:ascii="GHEA Grapalat" w:hAnsi="GHEA Grapalat" w:cs="Cambria"/>
          <w:sz w:val="24"/>
          <w:szCs w:val="24"/>
          <w:lang w:val="af-ZA"/>
        </w:rPr>
        <w:t xml:space="preserve"> </w:t>
      </w:r>
      <w:r w:rsidR="00A51135" w:rsidRPr="000F0B5F">
        <w:rPr>
          <w:rFonts w:ascii="GHEA Grapalat" w:hAnsi="GHEA Grapalat" w:cs="Sylfaen"/>
          <w:sz w:val="24"/>
          <w:szCs w:val="24"/>
          <w:lang w:val="af-ZA"/>
        </w:rPr>
        <w:t>մասին</w:t>
      </w:r>
      <w:r w:rsidR="00A51135" w:rsidRPr="00031ABB">
        <w:rPr>
          <w:rFonts w:ascii="GHEA Grapalat" w:hAnsi="GHEA Grapalat"/>
          <w:sz w:val="24"/>
          <w:szCs w:val="24"/>
          <w:lang w:val="hy-AM"/>
        </w:rPr>
        <w:t>» №</w:t>
      </w:r>
      <w:r w:rsidR="00A51135" w:rsidRPr="00A4100F">
        <w:rPr>
          <w:rFonts w:ascii="GHEA Grapalat" w:hAnsi="GHEA Grapalat"/>
          <w:sz w:val="24"/>
          <w:szCs w:val="24"/>
          <w:lang w:val="hy-AM"/>
        </w:rPr>
        <w:t>80-</w:t>
      </w:r>
      <w:r w:rsidR="00A51135" w:rsidRPr="00031ABB">
        <w:rPr>
          <w:rFonts w:ascii="GHEA Grapalat" w:hAnsi="GHEA Grapalat"/>
          <w:sz w:val="24"/>
          <w:szCs w:val="24"/>
          <w:lang w:val="hy-AM"/>
        </w:rPr>
        <w:t>Լ որոշումը:</w:t>
      </w:r>
      <w:r w:rsidR="00A51135" w:rsidRPr="001775EB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E537F8" w:rsidRPr="006D5C08" w:rsidRDefault="00E537F8" w:rsidP="00ED50D5">
      <w:pPr>
        <w:pStyle w:val="namak"/>
        <w:spacing w:line="360" w:lineRule="auto"/>
        <w:rPr>
          <w:color w:val="000000"/>
          <w:lang w:val="hy-AM"/>
        </w:rPr>
      </w:pPr>
    </w:p>
    <w:p w:rsidR="00975821" w:rsidRPr="00ED50D5" w:rsidRDefault="00975821" w:rsidP="00ED50D5">
      <w:pPr>
        <w:pStyle w:val="namak"/>
        <w:spacing w:line="360" w:lineRule="auto"/>
        <w:rPr>
          <w:color w:val="000000"/>
          <w:lang w:val="hy-AM"/>
        </w:rPr>
      </w:pPr>
      <w:r w:rsidRPr="00EE1A49">
        <w:rPr>
          <w:color w:val="000000"/>
          <w:lang w:val="hy-AM"/>
        </w:rPr>
        <w:t xml:space="preserve">  </w:t>
      </w:r>
    </w:p>
    <w:p w:rsidR="000E31BE" w:rsidRPr="00CA7B55" w:rsidRDefault="00926A41" w:rsidP="00926A41">
      <w:pPr>
        <w:pStyle w:val="namakihasceater"/>
        <w:jc w:val="left"/>
      </w:pPr>
      <w:r>
        <w:t xml:space="preserve">      </w:t>
      </w:r>
      <w:r w:rsidR="006E60A1" w:rsidRPr="00FB5BE8">
        <w:t>Հարգանքով՝</w:t>
      </w:r>
    </w:p>
    <w:p w:rsidR="0015464A" w:rsidRPr="00104A86" w:rsidRDefault="00A51135" w:rsidP="00A51135">
      <w:pPr>
        <w:pStyle w:val="storagrutun"/>
        <w:ind w:left="7080" w:firstLine="708"/>
        <w:rPr>
          <w:b/>
          <w:i/>
          <w:sz w:val="26"/>
          <w:szCs w:val="26"/>
          <w:lang w:val="hy-AM"/>
        </w:rPr>
      </w:pPr>
      <w:r w:rsidRPr="00104A86">
        <w:rPr>
          <w:b/>
          <w:i/>
          <w:sz w:val="26"/>
          <w:szCs w:val="26"/>
          <w:lang w:val="hy-AM"/>
        </w:rPr>
        <w:t>Գ. Բաղրամյան</w:t>
      </w:r>
    </w:p>
    <w:p w:rsidR="00E537F8" w:rsidRPr="006D5C08" w:rsidRDefault="006D5C08" w:rsidP="00674F67">
      <w:pPr>
        <w:pStyle w:val="katarox"/>
        <w:rPr>
          <w:rFonts w:cs="Sylfaen"/>
          <w:b w:val="0"/>
          <w:sz w:val="20"/>
          <w:szCs w:val="20"/>
          <w:lang w:val="hy-AM"/>
        </w:rPr>
      </w:pPr>
      <w:r>
        <w:rPr>
          <w:rFonts w:cs="Sylfaen"/>
          <w:b w:val="0"/>
          <w:sz w:val="20"/>
          <w:szCs w:val="20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F056C7B7-B631-4CC1-BD60-BAC9FD5F0D9C}" provid="{00000000-0000-0000-0000-000000000000}" issignatureline="t"/>
          </v:shape>
        </w:pict>
      </w:r>
      <w:bookmarkStart w:id="0" w:name="_GoBack"/>
      <w:bookmarkEnd w:id="0"/>
    </w:p>
    <w:p w:rsidR="00551EB2" w:rsidRPr="00384A50" w:rsidRDefault="00CB59CA" w:rsidP="00674F67">
      <w:pPr>
        <w:pStyle w:val="katarox"/>
        <w:rPr>
          <w:rFonts w:cs="Sylfaen"/>
          <w:b w:val="0"/>
          <w:sz w:val="20"/>
          <w:szCs w:val="20"/>
          <w:lang w:val="hy-AM"/>
        </w:rPr>
      </w:pPr>
      <w:r w:rsidRPr="00B7056C">
        <w:rPr>
          <w:rFonts w:cs="Sylfaen"/>
          <w:b w:val="0"/>
          <w:sz w:val="20"/>
          <w:szCs w:val="20"/>
          <w:lang w:val="hy-AM"/>
        </w:rPr>
        <w:t>Կ</w:t>
      </w:r>
      <w:r w:rsidR="00B158B0" w:rsidRPr="00B158B0">
        <w:rPr>
          <w:rFonts w:cs="Sylfaen"/>
          <w:b w:val="0"/>
          <w:sz w:val="20"/>
          <w:szCs w:val="20"/>
          <w:lang w:val="hy-AM"/>
        </w:rPr>
        <w:t>ատարող</w:t>
      </w:r>
      <w:r w:rsidR="00B158B0" w:rsidRPr="00B158B0">
        <w:rPr>
          <w:rFonts w:cs="Sylfaen"/>
          <w:b w:val="0"/>
          <w:noProof/>
          <w:sz w:val="20"/>
          <w:szCs w:val="20"/>
          <w:lang w:val="hy-AM"/>
        </w:rPr>
        <w:t>՝</w:t>
      </w:r>
      <w:r w:rsidR="00B158B0" w:rsidRPr="00B158B0">
        <w:rPr>
          <w:b w:val="0"/>
          <w:noProof/>
          <w:sz w:val="20"/>
          <w:szCs w:val="20"/>
          <w:lang w:val="hy-AM"/>
        </w:rPr>
        <w:t xml:space="preserve"> </w:t>
      </w:r>
      <w:r w:rsidR="00B158B0" w:rsidRPr="00B158B0">
        <w:rPr>
          <w:b w:val="0"/>
          <w:sz w:val="20"/>
          <w:szCs w:val="20"/>
          <w:lang w:val="hy-AM"/>
        </w:rPr>
        <w:t xml:space="preserve"> Լ. Մկրտչյան </w:t>
      </w:r>
      <w:r w:rsidR="00B158B0" w:rsidRPr="00B158B0">
        <w:rPr>
          <w:b w:val="0"/>
          <w:sz w:val="20"/>
          <w:szCs w:val="20"/>
        </w:rPr>
        <w:sym w:font="Wingdings" w:char="F028"/>
      </w:r>
      <w:r w:rsidR="00B158B0" w:rsidRPr="00B158B0">
        <w:rPr>
          <w:b w:val="0"/>
          <w:sz w:val="20"/>
          <w:szCs w:val="20"/>
          <w:lang w:val="hy-AM"/>
        </w:rPr>
        <w:t>525340-110</w:t>
      </w:r>
      <w:r w:rsidR="006D4F58" w:rsidRPr="004A21A6">
        <w:rPr>
          <w:lang w:val="hy-AM"/>
        </w:rPr>
        <w:tab/>
      </w:r>
    </w:p>
    <w:sectPr w:rsidR="00551EB2" w:rsidRPr="00384A50" w:rsidSect="006D5C08">
      <w:pgSz w:w="11906" w:h="16838"/>
      <w:pgMar w:top="993" w:right="991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B20" w:rsidRDefault="00D62B20" w:rsidP="00B9608B">
      <w:r>
        <w:separator/>
      </w:r>
    </w:p>
  </w:endnote>
  <w:endnote w:type="continuationSeparator" w:id="0">
    <w:p w:rsidR="00D62B20" w:rsidRDefault="00D62B20" w:rsidP="00B9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500000000000000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B20" w:rsidRDefault="00D62B20" w:rsidP="00B9608B">
      <w:r>
        <w:separator/>
      </w:r>
    </w:p>
  </w:footnote>
  <w:footnote w:type="continuationSeparator" w:id="0">
    <w:p w:rsidR="00D62B20" w:rsidRDefault="00D62B20" w:rsidP="00B96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29CC6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60BD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A61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788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C8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96F4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0CB9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B68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F07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52CC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C9E"/>
    <w:multiLevelType w:val="hybridMultilevel"/>
    <w:tmpl w:val="26804BE6"/>
    <w:lvl w:ilvl="0" w:tplc="0C20A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68C64E8"/>
    <w:multiLevelType w:val="hybridMultilevel"/>
    <w:tmpl w:val="8E42E9CE"/>
    <w:lvl w:ilvl="0" w:tplc="64C439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D3A2075"/>
    <w:multiLevelType w:val="hybridMultilevel"/>
    <w:tmpl w:val="9934D3C0"/>
    <w:lvl w:ilvl="0" w:tplc="F7D0A952">
      <w:start w:val="1"/>
      <w:numFmt w:val="decimal"/>
      <w:lvlText w:val="%1."/>
      <w:lvlJc w:val="left"/>
      <w:pPr>
        <w:ind w:left="1069" w:hanging="360"/>
      </w:pPr>
      <w:rPr>
        <w:rFonts w:ascii="GHEA Grapalat" w:hAnsi="GHEA Grapalat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0CE62DE"/>
    <w:multiLevelType w:val="hybridMultilevel"/>
    <w:tmpl w:val="4152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B5960"/>
    <w:multiLevelType w:val="hybridMultilevel"/>
    <w:tmpl w:val="4E662F30"/>
    <w:lvl w:ilvl="0" w:tplc="104698A0">
      <w:start w:val="1"/>
      <w:numFmt w:val="decimal"/>
      <w:lvlText w:val="%1."/>
      <w:lvlJc w:val="left"/>
      <w:pPr>
        <w:ind w:left="757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1E085EC7"/>
    <w:multiLevelType w:val="hybridMultilevel"/>
    <w:tmpl w:val="E67CCB34"/>
    <w:lvl w:ilvl="0" w:tplc="64208D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1D34E3"/>
    <w:multiLevelType w:val="hybridMultilevel"/>
    <w:tmpl w:val="3912D798"/>
    <w:lvl w:ilvl="0" w:tplc="608C53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B8E1A31"/>
    <w:multiLevelType w:val="hybridMultilevel"/>
    <w:tmpl w:val="8E9A40D4"/>
    <w:lvl w:ilvl="0" w:tplc="D14E4174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61C05579"/>
    <w:multiLevelType w:val="hybridMultilevel"/>
    <w:tmpl w:val="C41AAED8"/>
    <w:lvl w:ilvl="0" w:tplc="47EA7292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2551873"/>
    <w:multiLevelType w:val="hybridMultilevel"/>
    <w:tmpl w:val="48044D7C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6DC917A6"/>
    <w:multiLevelType w:val="hybridMultilevel"/>
    <w:tmpl w:val="D9981DCA"/>
    <w:lvl w:ilvl="0" w:tplc="B854063E">
      <w:start w:val="1"/>
      <w:numFmt w:val="decimal"/>
      <w:lvlText w:val="%1."/>
      <w:lvlJc w:val="left"/>
      <w:pPr>
        <w:ind w:left="1068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7"/>
  </w:num>
  <w:num w:numId="13">
    <w:abstractNumId w:val="20"/>
  </w:num>
  <w:num w:numId="14">
    <w:abstractNumId w:val="19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364"/>
    <w:rsid w:val="00000761"/>
    <w:rsid w:val="00001009"/>
    <w:rsid w:val="00001EAF"/>
    <w:rsid w:val="00003B80"/>
    <w:rsid w:val="00007956"/>
    <w:rsid w:val="00011F86"/>
    <w:rsid w:val="0001214A"/>
    <w:rsid w:val="00013A9A"/>
    <w:rsid w:val="00014DE4"/>
    <w:rsid w:val="0001707B"/>
    <w:rsid w:val="00017615"/>
    <w:rsid w:val="000200EC"/>
    <w:rsid w:val="00025D5C"/>
    <w:rsid w:val="00027D75"/>
    <w:rsid w:val="00030312"/>
    <w:rsid w:val="00030B50"/>
    <w:rsid w:val="00036E1B"/>
    <w:rsid w:val="00040CFF"/>
    <w:rsid w:val="00044DC7"/>
    <w:rsid w:val="0005774B"/>
    <w:rsid w:val="000647B7"/>
    <w:rsid w:val="000651EF"/>
    <w:rsid w:val="00075988"/>
    <w:rsid w:val="000779D5"/>
    <w:rsid w:val="0008248C"/>
    <w:rsid w:val="00097B91"/>
    <w:rsid w:val="000A02F7"/>
    <w:rsid w:val="000A2E74"/>
    <w:rsid w:val="000A3C8C"/>
    <w:rsid w:val="000A42C6"/>
    <w:rsid w:val="000A452B"/>
    <w:rsid w:val="000B0658"/>
    <w:rsid w:val="000B0E35"/>
    <w:rsid w:val="000B4139"/>
    <w:rsid w:val="000B675B"/>
    <w:rsid w:val="000B725A"/>
    <w:rsid w:val="000C16A1"/>
    <w:rsid w:val="000D0417"/>
    <w:rsid w:val="000D12F6"/>
    <w:rsid w:val="000D2D6A"/>
    <w:rsid w:val="000D33F7"/>
    <w:rsid w:val="000D348E"/>
    <w:rsid w:val="000D38D3"/>
    <w:rsid w:val="000D7A70"/>
    <w:rsid w:val="000D7B0E"/>
    <w:rsid w:val="000D7E99"/>
    <w:rsid w:val="000E31BE"/>
    <w:rsid w:val="000E4751"/>
    <w:rsid w:val="000E644A"/>
    <w:rsid w:val="000F0A0A"/>
    <w:rsid w:val="000F5560"/>
    <w:rsid w:val="00102A9B"/>
    <w:rsid w:val="00104A86"/>
    <w:rsid w:val="00106D0A"/>
    <w:rsid w:val="00131411"/>
    <w:rsid w:val="00133B96"/>
    <w:rsid w:val="00134EAF"/>
    <w:rsid w:val="00141ED2"/>
    <w:rsid w:val="00142460"/>
    <w:rsid w:val="001456E1"/>
    <w:rsid w:val="001464A7"/>
    <w:rsid w:val="00150E1E"/>
    <w:rsid w:val="00153719"/>
    <w:rsid w:val="0015464A"/>
    <w:rsid w:val="001553EF"/>
    <w:rsid w:val="00156371"/>
    <w:rsid w:val="00161AED"/>
    <w:rsid w:val="00163ABA"/>
    <w:rsid w:val="00172099"/>
    <w:rsid w:val="001728B7"/>
    <w:rsid w:val="001730A1"/>
    <w:rsid w:val="00176EE5"/>
    <w:rsid w:val="00180EFB"/>
    <w:rsid w:val="00181127"/>
    <w:rsid w:val="00186262"/>
    <w:rsid w:val="00187E06"/>
    <w:rsid w:val="00193F2B"/>
    <w:rsid w:val="00194C1D"/>
    <w:rsid w:val="001972CE"/>
    <w:rsid w:val="001A293D"/>
    <w:rsid w:val="001A407B"/>
    <w:rsid w:val="001A7783"/>
    <w:rsid w:val="001B15F8"/>
    <w:rsid w:val="001B52C1"/>
    <w:rsid w:val="001B62C8"/>
    <w:rsid w:val="001C7760"/>
    <w:rsid w:val="001D23C9"/>
    <w:rsid w:val="001D2C10"/>
    <w:rsid w:val="001D38CB"/>
    <w:rsid w:val="001D7D6E"/>
    <w:rsid w:val="001E145B"/>
    <w:rsid w:val="001E2AA3"/>
    <w:rsid w:val="001E3019"/>
    <w:rsid w:val="001E49EA"/>
    <w:rsid w:val="001F026C"/>
    <w:rsid w:val="001F375F"/>
    <w:rsid w:val="00204AE3"/>
    <w:rsid w:val="002051BC"/>
    <w:rsid w:val="002067C3"/>
    <w:rsid w:val="00217469"/>
    <w:rsid w:val="00222517"/>
    <w:rsid w:val="00222B25"/>
    <w:rsid w:val="002278D8"/>
    <w:rsid w:val="00233D97"/>
    <w:rsid w:val="002448DA"/>
    <w:rsid w:val="002467AE"/>
    <w:rsid w:val="0025259D"/>
    <w:rsid w:val="002545F6"/>
    <w:rsid w:val="00265AAA"/>
    <w:rsid w:val="00272423"/>
    <w:rsid w:val="00282B19"/>
    <w:rsid w:val="002832CD"/>
    <w:rsid w:val="002870D4"/>
    <w:rsid w:val="00293EC2"/>
    <w:rsid w:val="00296EC8"/>
    <w:rsid w:val="002979C3"/>
    <w:rsid w:val="002A4C72"/>
    <w:rsid w:val="002B3D78"/>
    <w:rsid w:val="002B631D"/>
    <w:rsid w:val="002B6A6F"/>
    <w:rsid w:val="002C32E4"/>
    <w:rsid w:val="002D2261"/>
    <w:rsid w:val="002D2C39"/>
    <w:rsid w:val="002D3924"/>
    <w:rsid w:val="002D7043"/>
    <w:rsid w:val="002D73F0"/>
    <w:rsid w:val="002D79D9"/>
    <w:rsid w:val="002E24FD"/>
    <w:rsid w:val="002E3287"/>
    <w:rsid w:val="002E45BC"/>
    <w:rsid w:val="002F7BB3"/>
    <w:rsid w:val="00301D58"/>
    <w:rsid w:val="003047DA"/>
    <w:rsid w:val="00326EE7"/>
    <w:rsid w:val="00345B36"/>
    <w:rsid w:val="00352A11"/>
    <w:rsid w:val="00353B3E"/>
    <w:rsid w:val="0035790A"/>
    <w:rsid w:val="003607CE"/>
    <w:rsid w:val="0037119A"/>
    <w:rsid w:val="00372D71"/>
    <w:rsid w:val="00374259"/>
    <w:rsid w:val="00375F9C"/>
    <w:rsid w:val="00382972"/>
    <w:rsid w:val="0038408A"/>
    <w:rsid w:val="00384A50"/>
    <w:rsid w:val="00385C8C"/>
    <w:rsid w:val="003932D3"/>
    <w:rsid w:val="00394D7B"/>
    <w:rsid w:val="003960EC"/>
    <w:rsid w:val="00397FDE"/>
    <w:rsid w:val="003A1694"/>
    <w:rsid w:val="003A516A"/>
    <w:rsid w:val="003A6681"/>
    <w:rsid w:val="003B1B49"/>
    <w:rsid w:val="003B3DB0"/>
    <w:rsid w:val="003B5723"/>
    <w:rsid w:val="003B586B"/>
    <w:rsid w:val="003B76C8"/>
    <w:rsid w:val="003C7339"/>
    <w:rsid w:val="003D0B51"/>
    <w:rsid w:val="003D1E00"/>
    <w:rsid w:val="003D2B6D"/>
    <w:rsid w:val="003E4006"/>
    <w:rsid w:val="003F19E9"/>
    <w:rsid w:val="003F31FF"/>
    <w:rsid w:val="003F4003"/>
    <w:rsid w:val="003F4734"/>
    <w:rsid w:val="003F4E4E"/>
    <w:rsid w:val="003F77C9"/>
    <w:rsid w:val="00403B34"/>
    <w:rsid w:val="00403D7A"/>
    <w:rsid w:val="00406DC2"/>
    <w:rsid w:val="00413C82"/>
    <w:rsid w:val="00417012"/>
    <w:rsid w:val="0041748B"/>
    <w:rsid w:val="004301E3"/>
    <w:rsid w:val="0044000F"/>
    <w:rsid w:val="004406E8"/>
    <w:rsid w:val="00443E1A"/>
    <w:rsid w:val="00445D21"/>
    <w:rsid w:val="0044797F"/>
    <w:rsid w:val="004522F7"/>
    <w:rsid w:val="00452D97"/>
    <w:rsid w:val="004549D6"/>
    <w:rsid w:val="0045532F"/>
    <w:rsid w:val="00457C0A"/>
    <w:rsid w:val="00460985"/>
    <w:rsid w:val="0046469A"/>
    <w:rsid w:val="00470AA5"/>
    <w:rsid w:val="00470AB4"/>
    <w:rsid w:val="004768A9"/>
    <w:rsid w:val="00476D43"/>
    <w:rsid w:val="00491588"/>
    <w:rsid w:val="00495B2A"/>
    <w:rsid w:val="004A093D"/>
    <w:rsid w:val="004A1A33"/>
    <w:rsid w:val="004A21A6"/>
    <w:rsid w:val="004A30B1"/>
    <w:rsid w:val="004B1203"/>
    <w:rsid w:val="004B7D7E"/>
    <w:rsid w:val="004C3B5D"/>
    <w:rsid w:val="004C6DC9"/>
    <w:rsid w:val="004D1DB2"/>
    <w:rsid w:val="004D3430"/>
    <w:rsid w:val="004D3527"/>
    <w:rsid w:val="004D5452"/>
    <w:rsid w:val="004E0DBD"/>
    <w:rsid w:val="00504B5B"/>
    <w:rsid w:val="00507762"/>
    <w:rsid w:val="005123AE"/>
    <w:rsid w:val="005157D1"/>
    <w:rsid w:val="00521F51"/>
    <w:rsid w:val="00522C2B"/>
    <w:rsid w:val="00526F4A"/>
    <w:rsid w:val="00530D18"/>
    <w:rsid w:val="0053278D"/>
    <w:rsid w:val="00533F61"/>
    <w:rsid w:val="00535B0A"/>
    <w:rsid w:val="00536A2D"/>
    <w:rsid w:val="0053712E"/>
    <w:rsid w:val="00540206"/>
    <w:rsid w:val="005406E2"/>
    <w:rsid w:val="00540AB0"/>
    <w:rsid w:val="005463DB"/>
    <w:rsid w:val="00551260"/>
    <w:rsid w:val="00551EB2"/>
    <w:rsid w:val="005555C0"/>
    <w:rsid w:val="00556316"/>
    <w:rsid w:val="00556DCD"/>
    <w:rsid w:val="005673EA"/>
    <w:rsid w:val="0057700A"/>
    <w:rsid w:val="005810FB"/>
    <w:rsid w:val="005813FC"/>
    <w:rsid w:val="00582617"/>
    <w:rsid w:val="00587023"/>
    <w:rsid w:val="00591711"/>
    <w:rsid w:val="00591935"/>
    <w:rsid w:val="005A20C5"/>
    <w:rsid w:val="005A2B9C"/>
    <w:rsid w:val="005B01B0"/>
    <w:rsid w:val="005B178A"/>
    <w:rsid w:val="005B32BD"/>
    <w:rsid w:val="005C04A7"/>
    <w:rsid w:val="005C42B6"/>
    <w:rsid w:val="005C6DF3"/>
    <w:rsid w:val="005D0BAD"/>
    <w:rsid w:val="005D4CFD"/>
    <w:rsid w:val="005E058B"/>
    <w:rsid w:val="005E5FEE"/>
    <w:rsid w:val="005E6F09"/>
    <w:rsid w:val="005E7337"/>
    <w:rsid w:val="005F1A07"/>
    <w:rsid w:val="005F704A"/>
    <w:rsid w:val="005F735F"/>
    <w:rsid w:val="005F7C05"/>
    <w:rsid w:val="00605845"/>
    <w:rsid w:val="00606859"/>
    <w:rsid w:val="006157BE"/>
    <w:rsid w:val="00620DC5"/>
    <w:rsid w:val="00624FB1"/>
    <w:rsid w:val="006263FC"/>
    <w:rsid w:val="00627316"/>
    <w:rsid w:val="0062778E"/>
    <w:rsid w:val="00636499"/>
    <w:rsid w:val="00640F32"/>
    <w:rsid w:val="0064120C"/>
    <w:rsid w:val="00641E3E"/>
    <w:rsid w:val="00650BDF"/>
    <w:rsid w:val="00651B91"/>
    <w:rsid w:val="00674F67"/>
    <w:rsid w:val="00681526"/>
    <w:rsid w:val="00686655"/>
    <w:rsid w:val="00687371"/>
    <w:rsid w:val="00690C75"/>
    <w:rsid w:val="0069191F"/>
    <w:rsid w:val="00692099"/>
    <w:rsid w:val="00695034"/>
    <w:rsid w:val="006950B5"/>
    <w:rsid w:val="00697FCD"/>
    <w:rsid w:val="006A3A35"/>
    <w:rsid w:val="006A6C19"/>
    <w:rsid w:val="006B04CA"/>
    <w:rsid w:val="006B15CC"/>
    <w:rsid w:val="006B20E4"/>
    <w:rsid w:val="006B2188"/>
    <w:rsid w:val="006B3E30"/>
    <w:rsid w:val="006B52B8"/>
    <w:rsid w:val="006D00BD"/>
    <w:rsid w:val="006D4CBD"/>
    <w:rsid w:val="006D4F58"/>
    <w:rsid w:val="006D5C08"/>
    <w:rsid w:val="006D7F37"/>
    <w:rsid w:val="006E3EDE"/>
    <w:rsid w:val="006E51B9"/>
    <w:rsid w:val="006E60A1"/>
    <w:rsid w:val="006F05F8"/>
    <w:rsid w:val="007075B8"/>
    <w:rsid w:val="00711B23"/>
    <w:rsid w:val="00711FB9"/>
    <w:rsid w:val="007129A0"/>
    <w:rsid w:val="00712E6C"/>
    <w:rsid w:val="00713C06"/>
    <w:rsid w:val="00716070"/>
    <w:rsid w:val="00725C35"/>
    <w:rsid w:val="00726350"/>
    <w:rsid w:val="00726F8B"/>
    <w:rsid w:val="007273D2"/>
    <w:rsid w:val="00733B8C"/>
    <w:rsid w:val="007371B7"/>
    <w:rsid w:val="007379E3"/>
    <w:rsid w:val="00741892"/>
    <w:rsid w:val="00742C8C"/>
    <w:rsid w:val="0075483A"/>
    <w:rsid w:val="007568AD"/>
    <w:rsid w:val="007603B6"/>
    <w:rsid w:val="00760520"/>
    <w:rsid w:val="00770034"/>
    <w:rsid w:val="00770FEC"/>
    <w:rsid w:val="00772709"/>
    <w:rsid w:val="00786515"/>
    <w:rsid w:val="007A0A5D"/>
    <w:rsid w:val="007A271C"/>
    <w:rsid w:val="007B2795"/>
    <w:rsid w:val="007B5FD1"/>
    <w:rsid w:val="007C3086"/>
    <w:rsid w:val="007C5D9D"/>
    <w:rsid w:val="007D0505"/>
    <w:rsid w:val="007D2DDC"/>
    <w:rsid w:val="007D3AA7"/>
    <w:rsid w:val="007D4735"/>
    <w:rsid w:val="007D7729"/>
    <w:rsid w:val="007E3DDB"/>
    <w:rsid w:val="007E4EEF"/>
    <w:rsid w:val="007E5D34"/>
    <w:rsid w:val="007E731B"/>
    <w:rsid w:val="007F1404"/>
    <w:rsid w:val="007F143D"/>
    <w:rsid w:val="007F51D6"/>
    <w:rsid w:val="007F5201"/>
    <w:rsid w:val="007F5844"/>
    <w:rsid w:val="007F7229"/>
    <w:rsid w:val="007F7D82"/>
    <w:rsid w:val="00802BC8"/>
    <w:rsid w:val="00803364"/>
    <w:rsid w:val="0080588B"/>
    <w:rsid w:val="00807B64"/>
    <w:rsid w:val="008178D6"/>
    <w:rsid w:val="00826F23"/>
    <w:rsid w:val="00830351"/>
    <w:rsid w:val="0083163F"/>
    <w:rsid w:val="00836406"/>
    <w:rsid w:val="00840623"/>
    <w:rsid w:val="00842EE0"/>
    <w:rsid w:val="00850416"/>
    <w:rsid w:val="008639FE"/>
    <w:rsid w:val="00865EAC"/>
    <w:rsid w:val="00867223"/>
    <w:rsid w:val="008728C0"/>
    <w:rsid w:val="00873FC1"/>
    <w:rsid w:val="00875BEC"/>
    <w:rsid w:val="00877542"/>
    <w:rsid w:val="00881EEA"/>
    <w:rsid w:val="00885FD1"/>
    <w:rsid w:val="008870D6"/>
    <w:rsid w:val="00890466"/>
    <w:rsid w:val="00893951"/>
    <w:rsid w:val="00897004"/>
    <w:rsid w:val="008973E5"/>
    <w:rsid w:val="008A50DD"/>
    <w:rsid w:val="008B6931"/>
    <w:rsid w:val="008C2565"/>
    <w:rsid w:val="008C2BBE"/>
    <w:rsid w:val="008D5DB4"/>
    <w:rsid w:val="008D6E24"/>
    <w:rsid w:val="008F044D"/>
    <w:rsid w:val="008F1916"/>
    <w:rsid w:val="008F5751"/>
    <w:rsid w:val="00902176"/>
    <w:rsid w:val="00911E44"/>
    <w:rsid w:val="00917B29"/>
    <w:rsid w:val="00921796"/>
    <w:rsid w:val="00926A41"/>
    <w:rsid w:val="009306CC"/>
    <w:rsid w:val="00934021"/>
    <w:rsid w:val="00943550"/>
    <w:rsid w:val="00943783"/>
    <w:rsid w:val="009466D7"/>
    <w:rsid w:val="00946FC4"/>
    <w:rsid w:val="009508B7"/>
    <w:rsid w:val="00953B05"/>
    <w:rsid w:val="00957201"/>
    <w:rsid w:val="00957C97"/>
    <w:rsid w:val="00972424"/>
    <w:rsid w:val="009755FD"/>
    <w:rsid w:val="00975821"/>
    <w:rsid w:val="00986C2C"/>
    <w:rsid w:val="00993117"/>
    <w:rsid w:val="00993971"/>
    <w:rsid w:val="009A11A1"/>
    <w:rsid w:val="009A34BC"/>
    <w:rsid w:val="009A4809"/>
    <w:rsid w:val="009A65BD"/>
    <w:rsid w:val="009D034D"/>
    <w:rsid w:val="009D20BA"/>
    <w:rsid w:val="009D2F8C"/>
    <w:rsid w:val="009E2204"/>
    <w:rsid w:val="009E2E45"/>
    <w:rsid w:val="009E300D"/>
    <w:rsid w:val="009E4A40"/>
    <w:rsid w:val="009E7D9D"/>
    <w:rsid w:val="009F1542"/>
    <w:rsid w:val="009F5C8A"/>
    <w:rsid w:val="00A01D87"/>
    <w:rsid w:val="00A0473A"/>
    <w:rsid w:val="00A04778"/>
    <w:rsid w:val="00A06758"/>
    <w:rsid w:val="00A11926"/>
    <w:rsid w:val="00A20C92"/>
    <w:rsid w:val="00A22C1B"/>
    <w:rsid w:val="00A23362"/>
    <w:rsid w:val="00A24562"/>
    <w:rsid w:val="00A30C87"/>
    <w:rsid w:val="00A33B34"/>
    <w:rsid w:val="00A34807"/>
    <w:rsid w:val="00A47977"/>
    <w:rsid w:val="00A51135"/>
    <w:rsid w:val="00A526D7"/>
    <w:rsid w:val="00A53C9F"/>
    <w:rsid w:val="00A561D4"/>
    <w:rsid w:val="00A572E4"/>
    <w:rsid w:val="00A657BE"/>
    <w:rsid w:val="00A66F6A"/>
    <w:rsid w:val="00A7654A"/>
    <w:rsid w:val="00A7685E"/>
    <w:rsid w:val="00A814C9"/>
    <w:rsid w:val="00A857E6"/>
    <w:rsid w:val="00A87F8E"/>
    <w:rsid w:val="00A90260"/>
    <w:rsid w:val="00A97794"/>
    <w:rsid w:val="00AA11EC"/>
    <w:rsid w:val="00AA3282"/>
    <w:rsid w:val="00AB22B5"/>
    <w:rsid w:val="00AB418B"/>
    <w:rsid w:val="00AB46E4"/>
    <w:rsid w:val="00AB4838"/>
    <w:rsid w:val="00AB5A8A"/>
    <w:rsid w:val="00AB7D2F"/>
    <w:rsid w:val="00AC0094"/>
    <w:rsid w:val="00AD49A9"/>
    <w:rsid w:val="00AE6AED"/>
    <w:rsid w:val="00AE6FA9"/>
    <w:rsid w:val="00AF2484"/>
    <w:rsid w:val="00AF38E0"/>
    <w:rsid w:val="00AF4352"/>
    <w:rsid w:val="00AF4502"/>
    <w:rsid w:val="00AF6EC4"/>
    <w:rsid w:val="00AF7C70"/>
    <w:rsid w:val="00B121EC"/>
    <w:rsid w:val="00B12469"/>
    <w:rsid w:val="00B12829"/>
    <w:rsid w:val="00B1440C"/>
    <w:rsid w:val="00B158B0"/>
    <w:rsid w:val="00B15E34"/>
    <w:rsid w:val="00B22E34"/>
    <w:rsid w:val="00B2603D"/>
    <w:rsid w:val="00B30103"/>
    <w:rsid w:val="00B30D10"/>
    <w:rsid w:val="00B364A4"/>
    <w:rsid w:val="00B4037E"/>
    <w:rsid w:val="00B418C9"/>
    <w:rsid w:val="00B41906"/>
    <w:rsid w:val="00B432E0"/>
    <w:rsid w:val="00B45E35"/>
    <w:rsid w:val="00B506CD"/>
    <w:rsid w:val="00B5304A"/>
    <w:rsid w:val="00B5796E"/>
    <w:rsid w:val="00B611AD"/>
    <w:rsid w:val="00B64B89"/>
    <w:rsid w:val="00B65C90"/>
    <w:rsid w:val="00B7056C"/>
    <w:rsid w:val="00B74E3D"/>
    <w:rsid w:val="00B753F4"/>
    <w:rsid w:val="00B767B3"/>
    <w:rsid w:val="00B76A10"/>
    <w:rsid w:val="00B77C73"/>
    <w:rsid w:val="00B81205"/>
    <w:rsid w:val="00B83845"/>
    <w:rsid w:val="00B868B6"/>
    <w:rsid w:val="00B92E52"/>
    <w:rsid w:val="00B9608B"/>
    <w:rsid w:val="00B964BF"/>
    <w:rsid w:val="00BA7ED3"/>
    <w:rsid w:val="00BB0925"/>
    <w:rsid w:val="00BB15E1"/>
    <w:rsid w:val="00BB21F6"/>
    <w:rsid w:val="00BB2B41"/>
    <w:rsid w:val="00BB35E4"/>
    <w:rsid w:val="00BB7E53"/>
    <w:rsid w:val="00BC5F90"/>
    <w:rsid w:val="00BE61C4"/>
    <w:rsid w:val="00BE68DF"/>
    <w:rsid w:val="00BF25DB"/>
    <w:rsid w:val="00BF3ACE"/>
    <w:rsid w:val="00BF454A"/>
    <w:rsid w:val="00BF7A7A"/>
    <w:rsid w:val="00C00428"/>
    <w:rsid w:val="00C0333A"/>
    <w:rsid w:val="00C053E8"/>
    <w:rsid w:val="00C05960"/>
    <w:rsid w:val="00C11E94"/>
    <w:rsid w:val="00C12C61"/>
    <w:rsid w:val="00C174C4"/>
    <w:rsid w:val="00C24074"/>
    <w:rsid w:val="00C34B6E"/>
    <w:rsid w:val="00C377ED"/>
    <w:rsid w:val="00C57568"/>
    <w:rsid w:val="00C63D4B"/>
    <w:rsid w:val="00C76C7B"/>
    <w:rsid w:val="00C80BF5"/>
    <w:rsid w:val="00C81A04"/>
    <w:rsid w:val="00C90A8B"/>
    <w:rsid w:val="00C90B4B"/>
    <w:rsid w:val="00CA2490"/>
    <w:rsid w:val="00CA2B55"/>
    <w:rsid w:val="00CA4ECD"/>
    <w:rsid w:val="00CA7B55"/>
    <w:rsid w:val="00CB0AE6"/>
    <w:rsid w:val="00CB47D6"/>
    <w:rsid w:val="00CB59CA"/>
    <w:rsid w:val="00CB6DF0"/>
    <w:rsid w:val="00CC33D6"/>
    <w:rsid w:val="00CC5A99"/>
    <w:rsid w:val="00CD0DB5"/>
    <w:rsid w:val="00CD276C"/>
    <w:rsid w:val="00CD6679"/>
    <w:rsid w:val="00CE6BB9"/>
    <w:rsid w:val="00CE7659"/>
    <w:rsid w:val="00CF1B2D"/>
    <w:rsid w:val="00CF2B01"/>
    <w:rsid w:val="00D01FBE"/>
    <w:rsid w:val="00D050AE"/>
    <w:rsid w:val="00D05F32"/>
    <w:rsid w:val="00D11378"/>
    <w:rsid w:val="00D11C0F"/>
    <w:rsid w:val="00D20140"/>
    <w:rsid w:val="00D30616"/>
    <w:rsid w:val="00D42083"/>
    <w:rsid w:val="00D445DB"/>
    <w:rsid w:val="00D44690"/>
    <w:rsid w:val="00D45D82"/>
    <w:rsid w:val="00D47F35"/>
    <w:rsid w:val="00D51EDF"/>
    <w:rsid w:val="00D524ED"/>
    <w:rsid w:val="00D61F50"/>
    <w:rsid w:val="00D62B20"/>
    <w:rsid w:val="00D67638"/>
    <w:rsid w:val="00D678C2"/>
    <w:rsid w:val="00D71D76"/>
    <w:rsid w:val="00D91382"/>
    <w:rsid w:val="00D92216"/>
    <w:rsid w:val="00D928B8"/>
    <w:rsid w:val="00D96492"/>
    <w:rsid w:val="00D9691A"/>
    <w:rsid w:val="00DA29C2"/>
    <w:rsid w:val="00DA2E2E"/>
    <w:rsid w:val="00DA5659"/>
    <w:rsid w:val="00DA67AC"/>
    <w:rsid w:val="00DB0B03"/>
    <w:rsid w:val="00DB58F8"/>
    <w:rsid w:val="00DC0430"/>
    <w:rsid w:val="00DC1E7C"/>
    <w:rsid w:val="00DC3F78"/>
    <w:rsid w:val="00DC6FC4"/>
    <w:rsid w:val="00DE297E"/>
    <w:rsid w:val="00DE3300"/>
    <w:rsid w:val="00DF2D02"/>
    <w:rsid w:val="00E150DD"/>
    <w:rsid w:val="00E17F23"/>
    <w:rsid w:val="00E272EF"/>
    <w:rsid w:val="00E465F3"/>
    <w:rsid w:val="00E51FEB"/>
    <w:rsid w:val="00E537F8"/>
    <w:rsid w:val="00E56D8A"/>
    <w:rsid w:val="00E622EB"/>
    <w:rsid w:val="00E71B52"/>
    <w:rsid w:val="00E74CBD"/>
    <w:rsid w:val="00E83EAC"/>
    <w:rsid w:val="00E87EC8"/>
    <w:rsid w:val="00E901B5"/>
    <w:rsid w:val="00E92986"/>
    <w:rsid w:val="00E92BD5"/>
    <w:rsid w:val="00E96031"/>
    <w:rsid w:val="00EA17E4"/>
    <w:rsid w:val="00EA69CE"/>
    <w:rsid w:val="00EB1E22"/>
    <w:rsid w:val="00EC1766"/>
    <w:rsid w:val="00EC253C"/>
    <w:rsid w:val="00EC25BB"/>
    <w:rsid w:val="00EC2650"/>
    <w:rsid w:val="00ED50D5"/>
    <w:rsid w:val="00ED5E8D"/>
    <w:rsid w:val="00EE14E4"/>
    <w:rsid w:val="00EF28AA"/>
    <w:rsid w:val="00EF2AC4"/>
    <w:rsid w:val="00EF328E"/>
    <w:rsid w:val="00EF6C3A"/>
    <w:rsid w:val="00F02E35"/>
    <w:rsid w:val="00F0384F"/>
    <w:rsid w:val="00F041AC"/>
    <w:rsid w:val="00F106A7"/>
    <w:rsid w:val="00F12CEB"/>
    <w:rsid w:val="00F150AB"/>
    <w:rsid w:val="00F16CFF"/>
    <w:rsid w:val="00F230D8"/>
    <w:rsid w:val="00F25374"/>
    <w:rsid w:val="00F30224"/>
    <w:rsid w:val="00F33EFF"/>
    <w:rsid w:val="00F4054A"/>
    <w:rsid w:val="00F53221"/>
    <w:rsid w:val="00F66DF3"/>
    <w:rsid w:val="00F70E63"/>
    <w:rsid w:val="00F80243"/>
    <w:rsid w:val="00F9168F"/>
    <w:rsid w:val="00F9248C"/>
    <w:rsid w:val="00F926E0"/>
    <w:rsid w:val="00FA053E"/>
    <w:rsid w:val="00FA2B56"/>
    <w:rsid w:val="00FA3A58"/>
    <w:rsid w:val="00FB0F0F"/>
    <w:rsid w:val="00FB3F93"/>
    <w:rsid w:val="00FB5BE8"/>
    <w:rsid w:val="00FC2FC1"/>
    <w:rsid w:val="00FC7415"/>
    <w:rsid w:val="00FD1B09"/>
    <w:rsid w:val="00FD24FC"/>
    <w:rsid w:val="00FD3847"/>
    <w:rsid w:val="00FE1CC1"/>
    <w:rsid w:val="00FE208A"/>
    <w:rsid w:val="00FE237E"/>
    <w:rsid w:val="00FE39FC"/>
    <w:rsid w:val="00FF3D6D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docId w15:val="{125D6BD8-3ECE-40F7-822D-09FC0E65A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260"/>
    <w:rPr>
      <w:rFonts w:ascii="ArTarumianTimes" w:hAnsi="ArTarumianTimes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553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7638"/>
    <w:pPr>
      <w:keepNext/>
      <w:spacing w:before="240" w:after="60"/>
      <w:jc w:val="right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D12F6"/>
    <w:pPr>
      <w:keepNext/>
      <w:jc w:val="center"/>
      <w:outlineLvl w:val="2"/>
    </w:pPr>
    <w:rPr>
      <w:rFonts w:ascii="Arial Armenian" w:hAnsi="Arial Armenian"/>
      <w:sz w:val="30"/>
      <w:szCs w:val="20"/>
      <w:lang w:eastAsia="en-US"/>
    </w:rPr>
  </w:style>
  <w:style w:type="paragraph" w:styleId="Heading4">
    <w:name w:val="heading 4"/>
    <w:basedOn w:val="Normal"/>
    <w:next w:val="Normal"/>
    <w:qFormat/>
    <w:rsid w:val="000D12F6"/>
    <w:pPr>
      <w:keepNext/>
      <w:jc w:val="center"/>
      <w:outlineLvl w:val="3"/>
    </w:pPr>
    <w:rPr>
      <w:rFonts w:ascii="Times Armenian" w:hAnsi="Times Armenian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makargox">
    <w:name w:val="hamakargox"/>
    <w:rsid w:val="0075483A"/>
    <w:pPr>
      <w:spacing w:before="120" w:line="360" w:lineRule="auto"/>
      <w:ind w:firstLine="397"/>
    </w:pPr>
    <w:rPr>
      <w:rFonts w:ascii="GHEA Grapalat" w:hAnsi="GHEA Grapalat"/>
      <w:spacing w:val="-4"/>
      <w:sz w:val="24"/>
      <w:szCs w:val="24"/>
      <w:lang w:eastAsia="ru-RU"/>
    </w:rPr>
  </w:style>
  <w:style w:type="paragraph" w:customStyle="1" w:styleId="hh">
    <w:name w:val="hh"/>
    <w:rsid w:val="006D7F37"/>
    <w:pPr>
      <w:jc w:val="center"/>
    </w:pPr>
    <w:rPr>
      <w:rFonts w:ascii="Dallak Time" w:hAnsi="Dallak Time"/>
      <w:b/>
      <w:spacing w:val="30"/>
      <w:sz w:val="28"/>
      <w:szCs w:val="26"/>
    </w:rPr>
  </w:style>
  <w:style w:type="paragraph" w:customStyle="1" w:styleId="aa">
    <w:name w:val="aa"/>
    <w:rsid w:val="003B5723"/>
    <w:pPr>
      <w:pBdr>
        <w:bottom w:val="thinThickSmallGap" w:sz="18" w:space="1" w:color="808080"/>
      </w:pBdr>
      <w:spacing w:before="240"/>
      <w:jc w:val="center"/>
    </w:pPr>
    <w:rPr>
      <w:rFonts w:ascii="Dallak Time" w:hAnsi="Dallak Time"/>
      <w:b/>
      <w:spacing w:val="80"/>
      <w:sz w:val="32"/>
      <w:szCs w:val="32"/>
      <w:lang w:val="ru-RU" w:eastAsia="ru-RU"/>
    </w:rPr>
  </w:style>
  <w:style w:type="paragraph" w:customStyle="1" w:styleId="adres">
    <w:name w:val="adres"/>
    <w:rsid w:val="006D7F37"/>
    <w:pPr>
      <w:jc w:val="center"/>
    </w:pPr>
    <w:rPr>
      <w:rFonts w:ascii="Arial Armenian" w:hAnsi="Arial Armenian"/>
      <w:spacing w:val="40"/>
      <w:sz w:val="16"/>
      <w:szCs w:val="16"/>
    </w:rPr>
  </w:style>
  <w:style w:type="paragraph" w:customStyle="1" w:styleId="katarox">
    <w:name w:val="katarox"/>
    <w:basedOn w:val="Normal"/>
    <w:rsid w:val="0075483A"/>
    <w:pPr>
      <w:keepNext/>
      <w:spacing w:before="120"/>
      <w:ind w:firstLine="397"/>
    </w:pPr>
    <w:rPr>
      <w:rFonts w:ascii="GHEA Grapalat" w:hAnsi="GHEA Grapalat"/>
      <w:b/>
      <w:sz w:val="16"/>
    </w:rPr>
  </w:style>
  <w:style w:type="paragraph" w:customStyle="1" w:styleId="namak">
    <w:name w:val="namak"/>
    <w:basedOn w:val="Normal"/>
    <w:link w:val="namak0"/>
    <w:rsid w:val="0075483A"/>
    <w:pPr>
      <w:spacing w:line="400" w:lineRule="exact"/>
      <w:ind w:firstLine="397"/>
      <w:jc w:val="both"/>
    </w:pPr>
    <w:rPr>
      <w:rFonts w:ascii="GHEA Grapalat" w:hAnsi="GHEA Grapalat"/>
      <w:spacing w:val="-4"/>
    </w:rPr>
  </w:style>
  <w:style w:type="paragraph" w:customStyle="1" w:styleId="namakihasceater">
    <w:name w:val="namaki hasceater"/>
    <w:autoRedefine/>
    <w:rsid w:val="00957C97"/>
    <w:pPr>
      <w:spacing w:line="280" w:lineRule="exact"/>
      <w:jc w:val="right"/>
    </w:pPr>
    <w:rPr>
      <w:rFonts w:ascii="GHEA Grapalat" w:hAnsi="GHEA Grapalat" w:cs="Sylfaen"/>
      <w:b/>
      <w:bCs/>
      <w:i/>
      <w:iCs/>
      <w:noProof/>
      <w:spacing w:val="-4"/>
      <w:sz w:val="26"/>
      <w:szCs w:val="26"/>
      <w:lang w:val="hy-AM" w:eastAsia="ru-RU"/>
    </w:rPr>
  </w:style>
  <w:style w:type="paragraph" w:customStyle="1" w:styleId="nrnamakipatasxane">
    <w:name w:val="nr namaki patasxane"/>
    <w:rsid w:val="0075483A"/>
    <w:pPr>
      <w:spacing w:line="240" w:lineRule="exact"/>
      <w:ind w:left="397"/>
    </w:pPr>
    <w:rPr>
      <w:rFonts w:ascii="GHEA Grapalat" w:hAnsi="GHEA Grapalat"/>
      <w:spacing w:val="-4"/>
      <w:lang w:eastAsia="ru-RU"/>
    </w:rPr>
  </w:style>
  <w:style w:type="paragraph" w:customStyle="1" w:styleId="paron">
    <w:name w:val="paron"/>
    <w:basedOn w:val="nrnamakipatasxane"/>
    <w:rsid w:val="00953B05"/>
    <w:pPr>
      <w:spacing w:before="480" w:line="360" w:lineRule="auto"/>
      <w:ind w:left="0" w:firstLine="397"/>
    </w:pPr>
    <w:rPr>
      <w:sz w:val="24"/>
    </w:rPr>
  </w:style>
  <w:style w:type="paragraph" w:customStyle="1" w:styleId="storagrutun">
    <w:name w:val="storagrutun"/>
    <w:autoRedefine/>
    <w:rsid w:val="002979C3"/>
    <w:pPr>
      <w:ind w:firstLine="90"/>
    </w:pPr>
    <w:rPr>
      <w:rFonts w:ascii="GHEA Grapalat" w:hAnsi="GHEA Grapalat" w:cs="Arial"/>
      <w:bCs/>
      <w:iCs/>
      <w:spacing w:val="-4"/>
      <w:lang w:eastAsia="ru-RU"/>
    </w:rPr>
  </w:style>
  <w:style w:type="paragraph" w:customStyle="1" w:styleId="namak1">
    <w:name w:val="Стиль namak"/>
    <w:basedOn w:val="namak"/>
    <w:link w:val="namak2"/>
    <w:rsid w:val="00445D21"/>
    <w:rPr>
      <w:rFonts w:ascii="Sylfaen" w:hAnsi="Sylfaen"/>
    </w:rPr>
  </w:style>
  <w:style w:type="character" w:customStyle="1" w:styleId="namak0">
    <w:name w:val="namak Знак"/>
    <w:link w:val="namak"/>
    <w:rsid w:val="0075483A"/>
    <w:rPr>
      <w:rFonts w:ascii="GHEA Grapalat" w:hAnsi="GHEA Grapalat"/>
      <w:spacing w:val="-4"/>
      <w:sz w:val="24"/>
      <w:szCs w:val="24"/>
      <w:lang w:val="en-US" w:eastAsia="ru-RU" w:bidi="ar-SA"/>
    </w:rPr>
  </w:style>
  <w:style w:type="character" w:customStyle="1" w:styleId="namak2">
    <w:name w:val="Стиль namak Знак"/>
    <w:link w:val="namak1"/>
    <w:rsid w:val="00445D21"/>
    <w:rPr>
      <w:rFonts w:ascii="Sylfaen" w:hAnsi="Sylfaen"/>
      <w:spacing w:val="-4"/>
      <w:sz w:val="24"/>
      <w:szCs w:val="24"/>
      <w:lang w:val="en-US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15637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06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4553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ListParagraph">
    <w:name w:val="List Paragraph"/>
    <w:basedOn w:val="Normal"/>
    <w:uiPriority w:val="34"/>
    <w:qFormat/>
    <w:rsid w:val="00B92E5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rsid w:val="000D0417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0D0417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B9608B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B9608B"/>
    <w:rPr>
      <w:rFonts w:ascii="ArTarumianTimes" w:hAnsi="ArTarumianTimes"/>
      <w:sz w:val="24"/>
      <w:szCs w:val="24"/>
      <w:lang w:eastAsia="ru-RU"/>
    </w:rPr>
  </w:style>
  <w:style w:type="paragraph" w:styleId="Footer">
    <w:name w:val="footer"/>
    <w:basedOn w:val="Normal"/>
    <w:link w:val="FooterChar"/>
    <w:rsid w:val="00B9608B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B9608B"/>
    <w:rPr>
      <w:rFonts w:ascii="ArTarumianTimes" w:hAnsi="ArTarumianTimes"/>
      <w:sz w:val="24"/>
      <w:szCs w:val="24"/>
      <w:lang w:eastAsia="ru-RU"/>
    </w:rPr>
  </w:style>
  <w:style w:type="character" w:styleId="Emphasis">
    <w:name w:val="Emphasis"/>
    <w:basedOn w:val="DefaultParagraphFont"/>
    <w:qFormat/>
    <w:rsid w:val="00A97794"/>
    <w:rPr>
      <w:i/>
      <w:iCs/>
    </w:rPr>
  </w:style>
  <w:style w:type="paragraph" w:customStyle="1" w:styleId="Text">
    <w:name w:val="Text"/>
    <w:basedOn w:val="Normal"/>
    <w:rsid w:val="00875BEC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Times New Roman" w:hAnsi="Times New Roman"/>
      <w:sz w:val="22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FB"/>
    <w:rPr>
      <w:rFonts w:ascii="Tahoma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B30D10"/>
    <w:pPr>
      <w:jc w:val="center"/>
    </w:pPr>
    <w:rPr>
      <w:rFonts w:ascii="Arial Armenian" w:hAnsi="Arial Armenian"/>
      <w:sz w:val="22"/>
      <w:szCs w:val="22"/>
      <w:lang w:val="ru-RU"/>
    </w:rPr>
  </w:style>
  <w:style w:type="character" w:customStyle="1" w:styleId="mechtexChar">
    <w:name w:val="mechtex Char"/>
    <w:link w:val="mechtex"/>
    <w:uiPriority w:val="99"/>
    <w:locked/>
    <w:rsid w:val="00B30D10"/>
    <w:rPr>
      <w:rFonts w:ascii="Arial Armenian" w:hAnsi="Arial Armenian"/>
      <w:sz w:val="22"/>
      <w:szCs w:val="22"/>
      <w:lang w:val="ru-RU" w:eastAsia="ru-RU"/>
    </w:rPr>
  </w:style>
  <w:style w:type="character" w:styleId="Strong">
    <w:name w:val="Strong"/>
    <w:basedOn w:val="DefaultParagraphFont"/>
    <w:uiPriority w:val="22"/>
    <w:qFormat/>
    <w:rsid w:val="00B30D10"/>
    <w:rPr>
      <w:b/>
      <w:bCs/>
    </w:rPr>
  </w:style>
  <w:style w:type="paragraph" w:customStyle="1" w:styleId="Style15">
    <w:name w:val="Style1.5"/>
    <w:basedOn w:val="Normal"/>
    <w:rsid w:val="0062778E"/>
    <w:pPr>
      <w:spacing w:line="360" w:lineRule="auto"/>
      <w:ind w:firstLine="709"/>
      <w:jc w:val="both"/>
    </w:pPr>
    <w:rPr>
      <w:rFonts w:ascii="Arial Armenian" w:hAnsi="Arial Armenian"/>
      <w:sz w:val="22"/>
      <w:szCs w:val="20"/>
    </w:rPr>
  </w:style>
  <w:style w:type="paragraph" w:customStyle="1" w:styleId="Style6">
    <w:name w:val="Style6"/>
    <w:basedOn w:val="mechtex"/>
    <w:rsid w:val="0062778E"/>
    <w:rPr>
      <w:szCs w:val="20"/>
      <w:lang w:val="en-US"/>
    </w:rPr>
  </w:style>
  <w:style w:type="character" w:customStyle="1" w:styleId="mechtex0">
    <w:name w:val="mechtex Знак"/>
    <w:locked/>
    <w:rsid w:val="0062778E"/>
    <w:rPr>
      <w:rFonts w:ascii="Arial Armenian" w:hAnsi="Arial Armenian"/>
      <w:sz w:val="22"/>
      <w:lang w:eastAsia="ru-RU"/>
    </w:rPr>
  </w:style>
  <w:style w:type="character" w:customStyle="1" w:styleId="Heading3Char">
    <w:name w:val="Heading 3 Char"/>
    <w:basedOn w:val="DefaultParagraphFont"/>
    <w:link w:val="Heading3"/>
    <w:rsid w:val="00A51135"/>
    <w:rPr>
      <w:rFonts w:ascii="Arial Armenian" w:hAnsi="Arial Armenian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lit%20Mkrtchyan\Desktop\blank%20Nazarya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l7HdJpFoEB9IDfVs754dGYS4M/0Z9UcYtHKmg14hMFc=</DigestValue>
    </Reference>
    <Reference Type="http://www.w3.org/2000/09/xmldsig#Object" URI="#idOfficeObject">
      <DigestMethod Algorithm="http://www.w3.org/2001/04/xmlenc#sha256"/>
      <DigestValue>dYy2PzPl7TasZfJqyGWu6CCjg53NNj0MQ1rF/TGrQvw=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Tklp7JUtWhplpa+LRZWxpxvpcPfUKJnkLWH3XBXkcqo=</DigestValue>
    </Reference>
    <Reference Type="http://www.w3.org/2000/09/xmldsig#Object" URI="#idValidSigLnImg">
      <DigestMethod Algorithm="http://www.w3.org/2001/04/xmlenc#sha256"/>
      <DigestValue>hgMr8WVzJ7JiQZvNdig8WOLgZTkWbTHRvItGcHNnQoE=</DigestValue>
    </Reference>
    <Reference Type="http://www.w3.org/2000/09/xmldsig#Object" URI="#idInvalidSigLnImg">
      <DigestMethod Algorithm="http://www.w3.org/2001/04/xmlenc#sha256"/>
      <DigestValue>9WEnj2AEBQ6Cv5Grp3LDxxao9raWlbtgCceTH3+sep0=</DigestValue>
    </Reference>
  </SignedInfo>
  <SignatureValue>fMLpnTNnpa3+gklcrwIONcRVjAo5ze0pjMPcR+YmZjbCXpfGTJBf8kCJ3RlmGhGwvdMIbLmb9+LO
6Pwkf9UltvlKASDnJV7z/HVWzYsQnw0T4J708BqK8zt9m6/4a83CbqGAFTUe49yjq8tMp9nfrh00
yQCo7KXOgo7QUzUa8aee1uRy5Fy5w/pdK6BVlDNKyLwEIozGD6xIEBh3Pbdjrxc5xFWIlUJPUYwG
LnvV2MsvyVgtBVaRjnJCkQncAt6Ix5m9FdkAuBO/ru8zWgmIP9+4RqF3IZLfhdmakv6G2C1NYWgk
wJapO7FUM0s6gH4rUB6jBqUC9PtQ1VRkziZL3w==</SignatureValue>
  <KeyInfo>
    <X509Data>
      <X509Certificate>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sdujXT7XLcyEAg+Oh/WzLA/gcoUB/sEBJUawmJ6jBR0=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EnOxTy42zyiMxpP4vVcMfq9Qm+gilIk8/8LcGGwSnHc=</DigestValue>
      </Reference>
      <Reference URI="/word/document.xml?ContentType=application/vnd.openxmlformats-officedocument.wordprocessingml.document.main+xml">
        <DigestMethod Algorithm="http://www.w3.org/2001/04/xmlenc#sha256"/>
        <DigestValue>W5hmYC4evem5NZaPU2NfqY3K6NcReSHN1JGpbBKgisk=</DigestValue>
      </Reference>
      <Reference URI="/word/endnotes.xml?ContentType=application/vnd.openxmlformats-officedocument.wordprocessingml.endnotes+xml">
        <DigestMethod Algorithm="http://www.w3.org/2001/04/xmlenc#sha256"/>
        <DigestValue>qI/VTPQkIVhDA9+UJaO227eNjeHfQM4NESBYekPEXNY=</DigestValue>
      </Reference>
      <Reference URI="/word/fontTable.xml?ContentType=application/vnd.openxmlformats-officedocument.wordprocessingml.fontTable+xml">
        <DigestMethod Algorithm="http://www.w3.org/2001/04/xmlenc#sha256"/>
        <DigestValue>3W1RjW1FbFvrQjVI4gk7uTFm3CmoOcbqgVBbe7Vu1WU=</DigestValue>
      </Reference>
      <Reference URI="/word/footnotes.xml?ContentType=application/vnd.openxmlformats-officedocument.wordprocessingml.footnotes+xml">
        <DigestMethod Algorithm="http://www.w3.org/2001/04/xmlenc#sha256"/>
        <DigestValue>We3ff4p4Op+MSRKtmL6shZFylFnoQ/BY8q0Jxkl1G+U=</DigestValue>
      </Reference>
      <Reference URI="/word/media/image1.emf?ContentType=image/x-emf">
        <DigestMethod Algorithm="http://www.w3.org/2001/04/xmlenc#sha256"/>
        <DigestValue>ToccBvLczu8i0ZgWpI97HrlVYQAO3U/nEoLpeeo7Vbk=</DigestValue>
      </Reference>
      <Reference URI="/word/media/image2.emf?ContentType=image/x-emf">
        <DigestMethod Algorithm="http://www.w3.org/2001/04/xmlenc#sha256"/>
        <DigestValue>6XExBItkPlw+7jmMFka0qKa/tUh/qEPC/9E1eg0Cmec=</DigestValue>
      </Reference>
      <Reference URI="/word/numbering.xml?ContentType=application/vnd.openxmlformats-officedocument.wordprocessingml.numbering+xml">
        <DigestMethod Algorithm="http://www.w3.org/2001/04/xmlenc#sha256"/>
        <DigestValue>fauHwvqdpjOTJPBxt3udVR/u+RSrLA3LzwHbplWNR3k=</DigestValue>
      </Reference>
      <Reference URI="/word/settings.xml?ContentType=application/vnd.openxmlformats-officedocument.wordprocessingml.settings+xml">
        <DigestMethod Algorithm="http://www.w3.org/2001/04/xmlenc#sha256"/>
        <DigestValue>FZPPtVzGZjZdVqov8pkHAvivIgX3iHfwUfYVbGUS70Q=</DigestValue>
      </Reference>
      <Reference URI="/word/styles.xml?ContentType=application/vnd.openxmlformats-officedocument.wordprocessingml.styles+xml">
        <DigestMethod Algorithm="http://www.w3.org/2001/04/xmlenc#sha256"/>
        <DigestValue>ceCb31RbQnK+7p2cVC/0Leg99ZznkxOvAjXmoQPLsFk=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5Nn6MXBu8WfnWgj5cv1s9Zd3iW0gAAf3u1fXnR5YL2E=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2022-08-11T14:03:14Z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{F056C7B7-B631-4CC1-BD60-BAC9FD5F0D9C}</SetupID>
          <SignatureText/>
          <SignatureImage>AQAAAGwAAAAAAAAAAAAAAHoAAAAXAAAAAAAAAAAAAAD2DgAA6gIAACBFTUYAAAEAKEkAAAwAAAABAAAAAAAAAAAAAAAAAAAAgAcAADgEAABWAgAAUAEAAAAAAAAAAAAAAAAAAPAfCQCAIAUARgAAACwAAAAgAAAARU1GKwFAAQAcAAAAEAAAAAIQwNsBAAAAYAAAAGAAAABGAAAAUBAAAEQQAABFTUYrIkAEAAwAAAAAAAAAHkAJAAwAAAAAAAAAJEABAAwAAAAAAAAAMEACABAAAAAEAAAAAACAPyFABwAMAAAAAAAAAAhAAAWcDwAAk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ԳԱՐԵԳԻՆ ԲԱՂՐԱՄՅԱՆ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2022-08-11T14:03:14Z</xd:SigningTime>
          <xd:SigningCertificate>
            <xd:Cert>
              <xd:CertDigest>
                <DigestMethod Algorithm="http://www.w3.org/2001/04/xmlenc#sha256"/>
                <DigestValue>BlQFtbiDwNkDE2+LGmZ/tgVlFXAaHaa2hjhsV/8Tngw=</DigestValue>
              </xd:CertDigest>
              <xd:IssuerSerial>
                <X509IssuerName>CN=CA of RoA, SERIALNUMBER=1, O=EKENG CJSC, C=AM</X509IssuerName>
                <X509SerialNumber>8573289352525248408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YBAAB/AAAAAAAAAAAAAAAAIAAAjw8AACBFTUYAAAEA/FEAAMMAAAAFAAAAAAAAAAAAAAAAAAAAgAcAADgEAABWAgAAUAEAAAAAAAAAAAAAAAAAAPAfCQCAIAU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hhNsja8AUI+vAO7x1HYBAAAAAAAAAEMOCkgDAAAAAAAAAAIAAAAFAAAAAQAAAFjUtxAAAAAAaDSFEwMAAADEPxxuOC6FEwAAAABoNIUTxULmbQMAAADMQuZtAQAAALDOkRNYwBtug/nbbbDtjpjdy74MMJW+AMCOrwAJ8dR2AACvAAIAAAAV8dR2uJOvAOD///8AAAAAAAAAAAAAAACQAQAAAAAAAQAAAABhAHIAaQBhAGwAAAAAAAAAAAAAAAAAAAAAAAAAsZ+udgAAAAAGAAAAcI6vAHCOrwAAAgAA/P///wEAAAAAAAAAAAAAAAAAAAAAAAAAAAAAACiHiQ5kdgAIAAAAACUAAAAMAAAAAwAAABgAAAAMAAAAAAAAAhIAAAAMAAAAAQAAABYAAAAMAAAACAAAAFQAAABUAAAACgAAACcAAAAeAAAASgAAAAEAAACrKvl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</Object>
  <Object Id="idInvalidSigLnImg">AQAAAGwAAAAAAAAAAAAAAAYBAAB/AAAAAAAAAAAAAAAAIAAAjw8AACBFTUYAAAEAqFUAAMkAAAAFAAAAAAAAAAAAAAAAAAAAgAcAADgEAABWAgAAUAEAAAAAAAAAAAAAAAAAAPAfCQCAIAU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YTbI2vAFCPrwDu8dR2AQAAAAAAAABDDgpIAwAAAAAAAAACAAAABQAAAAEAAABY1LcQAAAAAGg0hRMDAAAAxD8cbjguhRMAAAAAaDSFE8VC5m0DAAAAzELmbQEAAACwzpETWMAbboP5222w7Y6Y3cu+DDCVvgDAjq8ACfHUdgAArwACAAAAFfHUdriTrwDg////AAAAAAAAAAAAAAAAkAEAAAAAAAEAAAAAYQByAGkAYQBsAAAAAAAAAAAAAAAAAAAAAAAAALGfrnYAAAAABgAAAHCOrwBwjq8AAAIAAPz///8BAAAAAAAAAAAAAAAAAAAAAAAAAAAAAAAoh4kO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F30E-50D2-4071-938A-F05DB2DE6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Nazaryan</Template>
  <TotalTime>7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PSRC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Mkrtchyan</dc:creator>
  <cp:keywords>https://mul2-psrc.gov.am/tasks/66305/oneclick/grutyun.docx?token=a3cf585178f68db2e9da3b387cdc6ad3</cp:keywords>
  <cp:lastModifiedBy>Garegin Baghramyan</cp:lastModifiedBy>
  <cp:revision>6</cp:revision>
  <cp:lastPrinted>2022-02-28T10:05:00Z</cp:lastPrinted>
  <dcterms:created xsi:type="dcterms:W3CDTF">2022-03-01T08:45:00Z</dcterms:created>
  <dcterms:modified xsi:type="dcterms:W3CDTF">2022-08-11T14:03:00Z</dcterms:modified>
</cp:coreProperties>
</file>